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ADFE4" w14:textId="360DD117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63225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A5B5A" w:rsidRPr="008A5B5A">
        <w:rPr>
          <w:rFonts w:cs="Arial"/>
          <w:b/>
          <w:bCs/>
          <w:sz w:val="26"/>
          <w:szCs w:val="26"/>
        </w:rPr>
        <w:t>S5-23</w:t>
      </w:r>
      <w:r w:rsidR="00075720">
        <w:rPr>
          <w:rFonts w:cs="Arial"/>
          <w:b/>
          <w:bCs/>
          <w:sz w:val="26"/>
          <w:szCs w:val="26"/>
        </w:rPr>
        <w:t>4174</w:t>
      </w:r>
    </w:p>
    <w:p w14:paraId="5F2BECC4" w14:textId="5B47AB73" w:rsidR="003612BE" w:rsidRDefault="00263225" w:rsidP="008D191D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8D191D" w:rsidRPr="00F25496">
        <w:rPr>
          <w:sz w:val="24"/>
        </w:rPr>
        <w:t xml:space="preserve">, </w:t>
      </w:r>
      <w:r w:rsidR="00091652">
        <w:rPr>
          <w:sz w:val="24"/>
        </w:rPr>
        <w:t xml:space="preserve">Germany, </w:t>
      </w:r>
      <w:r w:rsidR="00AD48D4">
        <w:rPr>
          <w:sz w:val="24"/>
        </w:rPr>
        <w:t>22</w:t>
      </w:r>
      <w:r w:rsidR="008D191D">
        <w:rPr>
          <w:sz w:val="24"/>
        </w:rPr>
        <w:t>-</w:t>
      </w:r>
      <w:r w:rsidR="007F494F">
        <w:rPr>
          <w:sz w:val="24"/>
        </w:rPr>
        <w:t>2</w:t>
      </w:r>
      <w:r w:rsidR="00AD48D4">
        <w:rPr>
          <w:sz w:val="24"/>
        </w:rPr>
        <w:t>6</w:t>
      </w:r>
      <w:r w:rsidR="00730491">
        <w:rPr>
          <w:sz w:val="24"/>
        </w:rPr>
        <w:t xml:space="preserve"> </w:t>
      </w:r>
      <w:r w:rsidR="00AD48D4">
        <w:rPr>
          <w:sz w:val="24"/>
        </w:rPr>
        <w:t>May</w:t>
      </w:r>
      <w:r w:rsidR="008D191D">
        <w:rPr>
          <w:sz w:val="24"/>
        </w:rPr>
        <w:t xml:space="preserve"> 2023</w:t>
      </w:r>
    </w:p>
    <w:p w14:paraId="33270B39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BE65262" w14:textId="236555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25AF1">
        <w:rPr>
          <w:rFonts w:ascii="Arial" w:hAnsi="Arial"/>
          <w:b/>
          <w:lang w:val="en-US"/>
        </w:rPr>
        <w:t>Samsung</w:t>
      </w:r>
    </w:p>
    <w:p w14:paraId="4DF38125" w14:textId="273C75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5F9D" w:rsidRPr="00285F9D">
        <w:rPr>
          <w:rFonts w:ascii="Arial" w:hAnsi="Arial" w:cs="Arial"/>
          <w:b/>
        </w:rPr>
        <w:t>DP f</w:t>
      </w:r>
      <w:r w:rsidR="00E2261D">
        <w:rPr>
          <w:rFonts w:ascii="Arial" w:hAnsi="Arial" w:cs="Arial"/>
          <w:b/>
        </w:rPr>
        <w:t>or Rel-19 topic</w:t>
      </w:r>
    </w:p>
    <w:p w14:paraId="11AE58E9" w14:textId="4C2AB0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920EF" w:rsidRPr="001920EF">
        <w:rPr>
          <w:rFonts w:ascii="Arial" w:hAnsi="Arial"/>
          <w:b/>
        </w:rPr>
        <w:t>I</w:t>
      </w:r>
      <w:r w:rsidR="003A1CBB" w:rsidRPr="001920EF">
        <w:rPr>
          <w:rFonts w:ascii="Arial" w:hAnsi="Arial"/>
          <w:b/>
          <w:lang w:eastAsia="zh-CN"/>
        </w:rPr>
        <w:t>nformation</w:t>
      </w:r>
    </w:p>
    <w:p w14:paraId="6895AEC5" w14:textId="6A4DF04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34D29">
        <w:rPr>
          <w:rFonts w:ascii="Arial" w:hAnsi="Arial"/>
          <w:b/>
        </w:rPr>
        <w:t>5.2</w:t>
      </w:r>
      <w:bookmarkStart w:id="0" w:name="_GoBack"/>
      <w:bookmarkEnd w:id="0"/>
    </w:p>
    <w:p w14:paraId="515EAA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BB643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B0174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05F86F" w14:textId="78DC7190" w:rsidR="00F4199D" w:rsidRPr="009C727E" w:rsidRDefault="00881C48" w:rsidP="00BE17B9">
      <w:pPr>
        <w:pStyle w:val="Reference"/>
      </w:pPr>
      <w:r>
        <w:t>[</w:t>
      </w:r>
      <w:r w:rsidR="008E3370">
        <w:t>1</w:t>
      </w:r>
      <w:r>
        <w:t>]</w:t>
      </w:r>
      <w:r>
        <w:tab/>
      </w:r>
      <w:r w:rsidR="00BE17B9">
        <w:t xml:space="preserve"> </w:t>
      </w:r>
      <w:r w:rsidR="001E441C">
        <w:t>None</w:t>
      </w:r>
    </w:p>
    <w:p w14:paraId="060897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CF1E7EE" w14:textId="26D0CC10" w:rsidR="00CB7F5B" w:rsidRPr="00CB7F5B" w:rsidRDefault="00CB7F5B" w:rsidP="00CB7F5B">
      <w:pPr>
        <w:rPr>
          <w:lang w:val="en-IN" w:eastAsia="en-IE"/>
        </w:rPr>
      </w:pPr>
      <w:r w:rsidRPr="00CB7F5B">
        <w:rPr>
          <w:rFonts w:hint="eastAsia"/>
          <w:lang w:val="en-IN" w:eastAsia="en-IE"/>
        </w:rPr>
        <w:t xml:space="preserve">Network Operation Centre (NOC) processes the traffic statistics to detect the lean period and perform a software upgrade. Even though the software upgrade task is performed during the night (anticipating that as a lean period), the </w:t>
      </w:r>
      <w:r w:rsidR="00E45E07">
        <w:rPr>
          <w:lang w:val="en-IN" w:eastAsia="en-IE"/>
        </w:rPr>
        <w:t>validation</w:t>
      </w:r>
      <w:r w:rsidRPr="00CB7F5B">
        <w:rPr>
          <w:rFonts w:hint="eastAsia"/>
          <w:lang w:val="en-IN" w:eastAsia="en-IE"/>
        </w:rPr>
        <w:t xml:space="preserve"> window span is large because it involves a series of pre- and post-checks. These checks include a set of Key Performance Indicators (KPIs) defined by the NOC. Typically, it takes weeks or more to roll out a new software upgrade for the complete network</w:t>
      </w:r>
      <w:r w:rsidR="008B5975">
        <w:rPr>
          <w:lang w:val="en-IN" w:eastAsia="en-IE"/>
        </w:rPr>
        <w:t xml:space="preserve"> because the upgrade need to be monitored for weeks before it is </w:t>
      </w:r>
      <w:r w:rsidR="001C6104">
        <w:rPr>
          <w:lang w:val="en-IN" w:eastAsia="en-IE"/>
        </w:rPr>
        <w:t xml:space="preserve">actually </w:t>
      </w:r>
      <w:r w:rsidR="008B5975">
        <w:rPr>
          <w:lang w:val="en-IN" w:eastAsia="en-IE"/>
        </w:rPr>
        <w:t>committed</w:t>
      </w:r>
      <w:r w:rsidRPr="00CB7F5B">
        <w:rPr>
          <w:rFonts w:hint="eastAsia"/>
          <w:lang w:val="en-IN" w:eastAsia="en-IE"/>
        </w:rPr>
        <w:t xml:space="preserve">. </w:t>
      </w:r>
      <w:r w:rsidR="008B5975">
        <w:rPr>
          <w:lang w:val="en-IN" w:eastAsia="en-IE"/>
        </w:rPr>
        <w:t xml:space="preserve">It would be benifical if MDAS </w:t>
      </w:r>
      <w:r w:rsidR="001C6104">
        <w:rPr>
          <w:lang w:val="en-IN" w:eastAsia="en-IE"/>
        </w:rPr>
        <w:t>predictions</w:t>
      </w:r>
      <w:r w:rsidR="008B5975">
        <w:rPr>
          <w:lang w:val="en-IN" w:eastAsia="en-IE"/>
        </w:rPr>
        <w:t xml:space="preserve"> can be used</w:t>
      </w:r>
      <w:r w:rsidR="001C6104">
        <w:rPr>
          <w:lang w:val="en-IN" w:eastAsia="en-IE"/>
        </w:rPr>
        <w:t xml:space="preserve"> to validate the upgrade</w:t>
      </w:r>
      <w:r w:rsidR="00E45E07">
        <w:rPr>
          <w:lang w:val="en-IN" w:eastAsia="en-IE"/>
        </w:rPr>
        <w:t>,</w:t>
      </w:r>
      <w:r w:rsidR="001C6104">
        <w:rPr>
          <w:lang w:val="en-IN" w:eastAsia="en-IE"/>
        </w:rPr>
        <w:t xml:space="preserve"> for a future point of time</w:t>
      </w:r>
      <w:r w:rsidR="00E45E07">
        <w:rPr>
          <w:lang w:val="en-IN" w:eastAsia="en-IE"/>
        </w:rPr>
        <w:t>, right after the upgrade is done</w:t>
      </w:r>
      <w:r w:rsidR="001C6104">
        <w:rPr>
          <w:lang w:val="en-IN" w:eastAsia="en-IE"/>
        </w:rPr>
        <w:t>.</w:t>
      </w:r>
    </w:p>
    <w:p w14:paraId="6C6038C8" w14:textId="5237715A" w:rsidR="00C022E3" w:rsidRDefault="00C022E3">
      <w:pPr>
        <w:pStyle w:val="Heading1"/>
      </w:pPr>
      <w:r>
        <w:t>4</w:t>
      </w:r>
      <w:r>
        <w:tab/>
        <w:t>Detailed proposal</w:t>
      </w:r>
    </w:p>
    <w:p w14:paraId="6AC44D1B" w14:textId="5345A23F" w:rsidR="00C056A5" w:rsidRDefault="001A4FAB" w:rsidP="00263225">
      <w:r>
        <w:t xml:space="preserve">It is recommended to </w:t>
      </w:r>
      <w:r w:rsidR="007D3E0E">
        <w:t xml:space="preserve">add the following potential work area </w:t>
      </w:r>
      <w:r w:rsidR="00263225">
        <w:t>for MDA in Rel-19</w:t>
      </w:r>
    </w:p>
    <w:p w14:paraId="42D9BD52" w14:textId="181C1FCE" w:rsidR="00786ABB" w:rsidRPr="00786ABB" w:rsidRDefault="00786ABB" w:rsidP="00786ABB">
      <w:pPr>
        <w:rPr>
          <w:bCs/>
          <w:iCs/>
          <w:lang w:val="en-US" w:eastAsia="zh-CN"/>
        </w:rPr>
      </w:pPr>
      <w:r w:rsidRPr="00786ABB">
        <w:rPr>
          <w:b/>
          <w:bCs/>
          <w:iCs/>
          <w:lang w:val="en-US" w:eastAsia="zh-CN"/>
        </w:rPr>
        <w:t>Topic name:</w:t>
      </w:r>
      <w:r w:rsidRPr="00786ABB">
        <w:rPr>
          <w:bCs/>
          <w:iCs/>
          <w:lang w:val="en-US" w:eastAsia="zh-CN"/>
        </w:rPr>
        <w:t xml:space="preserve"> Software Upgrade Validation </w:t>
      </w:r>
    </w:p>
    <w:p w14:paraId="3640C789" w14:textId="6624F3A3" w:rsidR="00786ABB" w:rsidRPr="00786ABB" w:rsidRDefault="00786ABB" w:rsidP="00786ABB">
      <w:pPr>
        <w:rPr>
          <w:rFonts w:ascii="Calibri" w:hAnsi="Calibri" w:cs="Calibri"/>
          <w:bCs/>
          <w:iCs/>
          <w:sz w:val="22"/>
          <w:szCs w:val="22"/>
          <w:lang w:val="en-US" w:eastAsia="zh-CN"/>
        </w:rPr>
      </w:pPr>
      <w:r w:rsidRPr="00786ABB">
        <w:rPr>
          <w:b/>
          <w:bCs/>
          <w:iCs/>
          <w:lang w:val="en-US" w:eastAsia="zh-CN"/>
        </w:rPr>
        <w:t>Potential scope includes</w:t>
      </w:r>
      <w:r w:rsidRPr="00786ABB">
        <w:rPr>
          <w:bCs/>
          <w:iCs/>
          <w:lang w:val="en-US" w:eastAsia="zh-CN"/>
        </w:rPr>
        <w:t>: Using MDAS predictions to validate the upgraded software for a fu</w:t>
      </w:r>
      <w:r w:rsidR="005B2B67">
        <w:rPr>
          <w:bCs/>
          <w:iCs/>
          <w:lang w:val="en-US" w:eastAsia="zh-CN"/>
        </w:rPr>
        <w:t>ture point of time.</w:t>
      </w:r>
    </w:p>
    <w:p w14:paraId="3779CFEB" w14:textId="49341A03" w:rsidR="00786ABB" w:rsidRPr="00786ABB" w:rsidRDefault="00786ABB" w:rsidP="00786ABB">
      <w:pPr>
        <w:rPr>
          <w:bCs/>
          <w:iCs/>
          <w:lang w:val="en-US" w:eastAsia="zh-CN"/>
        </w:rPr>
      </w:pPr>
      <w:r w:rsidRPr="00786ABB">
        <w:rPr>
          <w:b/>
          <w:bCs/>
          <w:iCs/>
          <w:lang w:val="en-US" w:eastAsia="zh-CN"/>
        </w:rPr>
        <w:t>Potential collaboration groups and related topics</w:t>
      </w:r>
      <w:r w:rsidRPr="00786ABB">
        <w:rPr>
          <w:bCs/>
          <w:iCs/>
          <w:lang w:val="en-US" w:eastAsia="zh-CN"/>
        </w:rPr>
        <w:t xml:space="preserve">: </w:t>
      </w:r>
      <w:r>
        <w:rPr>
          <w:bCs/>
          <w:iCs/>
          <w:lang w:val="en-US" w:eastAsia="zh-CN"/>
        </w:rPr>
        <w:t>TBD</w:t>
      </w:r>
    </w:p>
    <w:p w14:paraId="572A464F" w14:textId="77777777" w:rsidR="00786ABB" w:rsidRPr="00786ABB" w:rsidRDefault="00786ABB" w:rsidP="00786ABB">
      <w:pPr>
        <w:rPr>
          <w:bCs/>
          <w:lang w:val="en-US" w:eastAsia="zh-CN"/>
        </w:rPr>
      </w:pPr>
      <w:r w:rsidRPr="00786ABB">
        <w:rPr>
          <w:b/>
          <w:bCs/>
          <w:lang w:val="en-US" w:eastAsia="zh-CN"/>
        </w:rPr>
        <w:t>Estimation of workload</w:t>
      </w:r>
      <w:r w:rsidRPr="00786ABB">
        <w:rPr>
          <w:bCs/>
          <w:lang w:val="en-US" w:eastAsia="zh-CN"/>
        </w:rPr>
        <w:t>: TBD</w:t>
      </w:r>
    </w:p>
    <w:p w14:paraId="316E3F1A" w14:textId="77777777" w:rsidR="00263225" w:rsidRPr="001A4FAB" w:rsidRDefault="00263225" w:rsidP="00263225"/>
    <w:p w14:paraId="0C2FC4E3" w14:textId="7BDBC3A0" w:rsidR="00316D70" w:rsidRDefault="00166225" w:rsidP="00BE17B9">
      <w:pPr>
        <w:rPr>
          <w:noProof/>
        </w:rPr>
      </w:pPr>
      <w:r>
        <w:rPr>
          <w:iCs/>
        </w:rPr>
        <w:t xml:space="preserve"> </w:t>
      </w:r>
      <w:r w:rsidR="00BE17B9">
        <w:rPr>
          <w:iCs/>
        </w:rPr>
        <w:t xml:space="preserve"> </w:t>
      </w:r>
    </w:p>
    <w:p w14:paraId="28940609" w14:textId="748A8A2B" w:rsidR="009B3C8E" w:rsidRPr="00E71711" w:rsidRDefault="009B3C8E" w:rsidP="001B5267">
      <w:pPr>
        <w:rPr>
          <w:iCs/>
          <w:lang w:eastAsia="zh-CN"/>
        </w:rPr>
      </w:pPr>
    </w:p>
    <w:sectPr w:rsidR="009B3C8E" w:rsidRPr="00E717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991A8" w14:textId="77777777" w:rsidR="008903D9" w:rsidRDefault="008903D9">
      <w:r>
        <w:separator/>
      </w:r>
    </w:p>
  </w:endnote>
  <w:endnote w:type="continuationSeparator" w:id="0">
    <w:p w14:paraId="742EA0F7" w14:textId="77777777" w:rsidR="008903D9" w:rsidRDefault="0089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8AB8F" w14:textId="77777777" w:rsidR="008903D9" w:rsidRDefault="008903D9">
      <w:r>
        <w:separator/>
      </w:r>
    </w:p>
  </w:footnote>
  <w:footnote w:type="continuationSeparator" w:id="0">
    <w:p w14:paraId="34B8E3D2" w14:textId="77777777" w:rsidR="008903D9" w:rsidRDefault="00890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B347C7"/>
    <w:multiLevelType w:val="hybridMultilevel"/>
    <w:tmpl w:val="CBF29434"/>
    <w:lvl w:ilvl="0" w:tplc="2B6C3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650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042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8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4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6B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AF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8F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60A34BC"/>
    <w:multiLevelType w:val="hybridMultilevel"/>
    <w:tmpl w:val="837A7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CA701A"/>
    <w:multiLevelType w:val="hybridMultilevel"/>
    <w:tmpl w:val="E132CD38"/>
    <w:lvl w:ilvl="0" w:tplc="40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5E7650F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05042B8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F2E8A6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2D48A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226B4F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4A0BEC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6DAF8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6D8FD1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13"/>
  </w:num>
  <w:num w:numId="8">
    <w:abstractNumId w:val="32"/>
  </w:num>
  <w:num w:numId="9">
    <w:abstractNumId w:val="28"/>
  </w:num>
  <w:num w:numId="10">
    <w:abstractNumId w:val="29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5"/>
  </w:num>
  <w:num w:numId="25">
    <w:abstractNumId w:val="26"/>
  </w:num>
  <w:num w:numId="26">
    <w:abstractNumId w:val="24"/>
  </w:num>
  <w:num w:numId="27">
    <w:abstractNumId w:val="22"/>
  </w:num>
  <w:num w:numId="28">
    <w:abstractNumId w:val="20"/>
  </w:num>
  <w:num w:numId="29">
    <w:abstractNumId w:val="19"/>
  </w:num>
  <w:num w:numId="30">
    <w:abstractNumId w:val="17"/>
  </w:num>
  <w:num w:numId="31">
    <w:abstractNumId w:val="16"/>
  </w:num>
  <w:num w:numId="32">
    <w:abstractNumId w:val="21"/>
  </w:num>
  <w:num w:numId="33">
    <w:abstractNumId w:val="3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9C1"/>
    <w:rsid w:val="00002436"/>
    <w:rsid w:val="00004FF9"/>
    <w:rsid w:val="000116BF"/>
    <w:rsid w:val="0001219E"/>
    <w:rsid w:val="00012515"/>
    <w:rsid w:val="00014B13"/>
    <w:rsid w:val="0001524B"/>
    <w:rsid w:val="0002423F"/>
    <w:rsid w:val="0002481D"/>
    <w:rsid w:val="00025112"/>
    <w:rsid w:val="00031FD8"/>
    <w:rsid w:val="000331B6"/>
    <w:rsid w:val="0003384E"/>
    <w:rsid w:val="000349EA"/>
    <w:rsid w:val="0003748B"/>
    <w:rsid w:val="0004067D"/>
    <w:rsid w:val="00043542"/>
    <w:rsid w:val="00046389"/>
    <w:rsid w:val="0005066C"/>
    <w:rsid w:val="00066779"/>
    <w:rsid w:val="00067EBA"/>
    <w:rsid w:val="00067F8E"/>
    <w:rsid w:val="00073450"/>
    <w:rsid w:val="00074722"/>
    <w:rsid w:val="00075720"/>
    <w:rsid w:val="000819D8"/>
    <w:rsid w:val="000836F3"/>
    <w:rsid w:val="00091652"/>
    <w:rsid w:val="00091FA6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303F"/>
    <w:rsid w:val="000B5495"/>
    <w:rsid w:val="000C48E5"/>
    <w:rsid w:val="000C69CA"/>
    <w:rsid w:val="000C729A"/>
    <w:rsid w:val="000C72EA"/>
    <w:rsid w:val="000D1B5B"/>
    <w:rsid w:val="000D3BB8"/>
    <w:rsid w:val="000E61C9"/>
    <w:rsid w:val="000F67A9"/>
    <w:rsid w:val="00100572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34D29"/>
    <w:rsid w:val="0014252A"/>
    <w:rsid w:val="001513EC"/>
    <w:rsid w:val="00151CB1"/>
    <w:rsid w:val="00152775"/>
    <w:rsid w:val="00152887"/>
    <w:rsid w:val="001544BD"/>
    <w:rsid w:val="00156763"/>
    <w:rsid w:val="0015707C"/>
    <w:rsid w:val="0016083D"/>
    <w:rsid w:val="00166225"/>
    <w:rsid w:val="00166D21"/>
    <w:rsid w:val="001670B9"/>
    <w:rsid w:val="00170C2B"/>
    <w:rsid w:val="00171E9A"/>
    <w:rsid w:val="00173FA3"/>
    <w:rsid w:val="00174A6E"/>
    <w:rsid w:val="0017764B"/>
    <w:rsid w:val="00184B6F"/>
    <w:rsid w:val="001861E5"/>
    <w:rsid w:val="00190649"/>
    <w:rsid w:val="001920EF"/>
    <w:rsid w:val="001A158D"/>
    <w:rsid w:val="001A4FAB"/>
    <w:rsid w:val="001A592F"/>
    <w:rsid w:val="001B1652"/>
    <w:rsid w:val="001B3A68"/>
    <w:rsid w:val="001B5267"/>
    <w:rsid w:val="001B7739"/>
    <w:rsid w:val="001C3EC8"/>
    <w:rsid w:val="001C53C4"/>
    <w:rsid w:val="001C5F58"/>
    <w:rsid w:val="001C6104"/>
    <w:rsid w:val="001D2BD4"/>
    <w:rsid w:val="001D6539"/>
    <w:rsid w:val="001D6911"/>
    <w:rsid w:val="001E0CA0"/>
    <w:rsid w:val="001E441C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12513"/>
    <w:rsid w:val="00212B34"/>
    <w:rsid w:val="00215130"/>
    <w:rsid w:val="00215E2C"/>
    <w:rsid w:val="00221241"/>
    <w:rsid w:val="00222CD0"/>
    <w:rsid w:val="00225AF1"/>
    <w:rsid w:val="00230002"/>
    <w:rsid w:val="002407A4"/>
    <w:rsid w:val="00242F66"/>
    <w:rsid w:val="00243064"/>
    <w:rsid w:val="00244C9A"/>
    <w:rsid w:val="00247216"/>
    <w:rsid w:val="00263225"/>
    <w:rsid w:val="0026416F"/>
    <w:rsid w:val="00266700"/>
    <w:rsid w:val="002673CD"/>
    <w:rsid w:val="00285F9D"/>
    <w:rsid w:val="00291632"/>
    <w:rsid w:val="002923A7"/>
    <w:rsid w:val="00292D61"/>
    <w:rsid w:val="002A071F"/>
    <w:rsid w:val="002A08F8"/>
    <w:rsid w:val="002A1857"/>
    <w:rsid w:val="002A39B7"/>
    <w:rsid w:val="002A6F00"/>
    <w:rsid w:val="002A7FA3"/>
    <w:rsid w:val="002B2955"/>
    <w:rsid w:val="002B4AA8"/>
    <w:rsid w:val="002B62EB"/>
    <w:rsid w:val="002B7165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16D70"/>
    <w:rsid w:val="003226AB"/>
    <w:rsid w:val="00325FF7"/>
    <w:rsid w:val="00330979"/>
    <w:rsid w:val="00335A9A"/>
    <w:rsid w:val="00335BFE"/>
    <w:rsid w:val="00336490"/>
    <w:rsid w:val="003405EC"/>
    <w:rsid w:val="003435EF"/>
    <w:rsid w:val="00344CCF"/>
    <w:rsid w:val="00345C0F"/>
    <w:rsid w:val="00346511"/>
    <w:rsid w:val="00350397"/>
    <w:rsid w:val="00350F92"/>
    <w:rsid w:val="0035117A"/>
    <w:rsid w:val="0035122B"/>
    <w:rsid w:val="00352635"/>
    <w:rsid w:val="00353451"/>
    <w:rsid w:val="003612BE"/>
    <w:rsid w:val="003654EA"/>
    <w:rsid w:val="00371032"/>
    <w:rsid w:val="00371B44"/>
    <w:rsid w:val="00384ABF"/>
    <w:rsid w:val="003952FA"/>
    <w:rsid w:val="00395D73"/>
    <w:rsid w:val="003A1CBB"/>
    <w:rsid w:val="003A678C"/>
    <w:rsid w:val="003B4321"/>
    <w:rsid w:val="003B55F1"/>
    <w:rsid w:val="003C122B"/>
    <w:rsid w:val="003C3BA7"/>
    <w:rsid w:val="003C5A97"/>
    <w:rsid w:val="003C7A04"/>
    <w:rsid w:val="003D62A8"/>
    <w:rsid w:val="003D7CA6"/>
    <w:rsid w:val="003F4BA4"/>
    <w:rsid w:val="003F4F38"/>
    <w:rsid w:val="003F52B2"/>
    <w:rsid w:val="003F671E"/>
    <w:rsid w:val="004026C9"/>
    <w:rsid w:val="004138C1"/>
    <w:rsid w:val="004145E4"/>
    <w:rsid w:val="00420539"/>
    <w:rsid w:val="00424F99"/>
    <w:rsid w:val="0043527C"/>
    <w:rsid w:val="004376A5"/>
    <w:rsid w:val="00440414"/>
    <w:rsid w:val="004420FC"/>
    <w:rsid w:val="00443A8E"/>
    <w:rsid w:val="004558E9"/>
    <w:rsid w:val="0045777E"/>
    <w:rsid w:val="0046028A"/>
    <w:rsid w:val="004626CC"/>
    <w:rsid w:val="00470BE9"/>
    <w:rsid w:val="004741BB"/>
    <w:rsid w:val="00476DF9"/>
    <w:rsid w:val="00480950"/>
    <w:rsid w:val="00487636"/>
    <w:rsid w:val="00487CF9"/>
    <w:rsid w:val="00490CE4"/>
    <w:rsid w:val="00493C8E"/>
    <w:rsid w:val="00494632"/>
    <w:rsid w:val="004A3BC0"/>
    <w:rsid w:val="004B115D"/>
    <w:rsid w:val="004B2DD2"/>
    <w:rsid w:val="004B3753"/>
    <w:rsid w:val="004C31D2"/>
    <w:rsid w:val="004C73E6"/>
    <w:rsid w:val="004D55C2"/>
    <w:rsid w:val="004E6070"/>
    <w:rsid w:val="004E79E8"/>
    <w:rsid w:val="004F59B4"/>
    <w:rsid w:val="00503845"/>
    <w:rsid w:val="0050439A"/>
    <w:rsid w:val="00504BA2"/>
    <w:rsid w:val="0050502C"/>
    <w:rsid w:val="00516B34"/>
    <w:rsid w:val="00521131"/>
    <w:rsid w:val="005223C5"/>
    <w:rsid w:val="00527C0B"/>
    <w:rsid w:val="00531936"/>
    <w:rsid w:val="00532CCF"/>
    <w:rsid w:val="005361E2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010D"/>
    <w:rsid w:val="00566502"/>
    <w:rsid w:val="00566D69"/>
    <w:rsid w:val="00570EB7"/>
    <w:rsid w:val="00571A30"/>
    <w:rsid w:val="005729C4"/>
    <w:rsid w:val="005731A2"/>
    <w:rsid w:val="00584D56"/>
    <w:rsid w:val="00586075"/>
    <w:rsid w:val="00586CA3"/>
    <w:rsid w:val="0059227B"/>
    <w:rsid w:val="00594E00"/>
    <w:rsid w:val="005B0966"/>
    <w:rsid w:val="005B2B67"/>
    <w:rsid w:val="005B39D6"/>
    <w:rsid w:val="005B795D"/>
    <w:rsid w:val="005C341E"/>
    <w:rsid w:val="005C3687"/>
    <w:rsid w:val="005C45A8"/>
    <w:rsid w:val="005D2199"/>
    <w:rsid w:val="005E62C0"/>
    <w:rsid w:val="005F0301"/>
    <w:rsid w:val="006004B9"/>
    <w:rsid w:val="00604A95"/>
    <w:rsid w:val="00610508"/>
    <w:rsid w:val="00611ABD"/>
    <w:rsid w:val="006127C6"/>
    <w:rsid w:val="00613820"/>
    <w:rsid w:val="0061398E"/>
    <w:rsid w:val="00613F3B"/>
    <w:rsid w:val="00614FD8"/>
    <w:rsid w:val="00634679"/>
    <w:rsid w:val="006350D4"/>
    <w:rsid w:val="006429EB"/>
    <w:rsid w:val="00650D7F"/>
    <w:rsid w:val="00652248"/>
    <w:rsid w:val="00657B80"/>
    <w:rsid w:val="0066122B"/>
    <w:rsid w:val="00667565"/>
    <w:rsid w:val="00667F9B"/>
    <w:rsid w:val="00674C86"/>
    <w:rsid w:val="00675B3C"/>
    <w:rsid w:val="0067730E"/>
    <w:rsid w:val="00680F02"/>
    <w:rsid w:val="00683E67"/>
    <w:rsid w:val="0068420F"/>
    <w:rsid w:val="0069495C"/>
    <w:rsid w:val="006A2335"/>
    <w:rsid w:val="006A56FF"/>
    <w:rsid w:val="006B195F"/>
    <w:rsid w:val="006B66B7"/>
    <w:rsid w:val="006B6AAC"/>
    <w:rsid w:val="006B7F73"/>
    <w:rsid w:val="006C5817"/>
    <w:rsid w:val="006D340A"/>
    <w:rsid w:val="006D3BF9"/>
    <w:rsid w:val="006D4CDC"/>
    <w:rsid w:val="006E4FC1"/>
    <w:rsid w:val="006F0E1F"/>
    <w:rsid w:val="006F14BA"/>
    <w:rsid w:val="006F5C52"/>
    <w:rsid w:val="007022A5"/>
    <w:rsid w:val="0070475A"/>
    <w:rsid w:val="007109C9"/>
    <w:rsid w:val="007126A6"/>
    <w:rsid w:val="0071528E"/>
    <w:rsid w:val="00715A1D"/>
    <w:rsid w:val="0072014F"/>
    <w:rsid w:val="00725552"/>
    <w:rsid w:val="007257EC"/>
    <w:rsid w:val="00727CEA"/>
    <w:rsid w:val="00730491"/>
    <w:rsid w:val="00732124"/>
    <w:rsid w:val="00733B3F"/>
    <w:rsid w:val="00736BC2"/>
    <w:rsid w:val="007406EB"/>
    <w:rsid w:val="00743D79"/>
    <w:rsid w:val="00746230"/>
    <w:rsid w:val="007506C5"/>
    <w:rsid w:val="007541D4"/>
    <w:rsid w:val="00760BB0"/>
    <w:rsid w:val="0076157A"/>
    <w:rsid w:val="00765803"/>
    <w:rsid w:val="007771B4"/>
    <w:rsid w:val="00784593"/>
    <w:rsid w:val="00786ABB"/>
    <w:rsid w:val="007946F9"/>
    <w:rsid w:val="0079634E"/>
    <w:rsid w:val="00797D57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49F1"/>
    <w:rsid w:val="007C7477"/>
    <w:rsid w:val="007C7CCD"/>
    <w:rsid w:val="007D3E0E"/>
    <w:rsid w:val="007E22B7"/>
    <w:rsid w:val="007E6320"/>
    <w:rsid w:val="007F2A2D"/>
    <w:rsid w:val="007F300B"/>
    <w:rsid w:val="007F494F"/>
    <w:rsid w:val="007F6B62"/>
    <w:rsid w:val="008014C3"/>
    <w:rsid w:val="00815A28"/>
    <w:rsid w:val="0082105C"/>
    <w:rsid w:val="00832255"/>
    <w:rsid w:val="00842596"/>
    <w:rsid w:val="00842A69"/>
    <w:rsid w:val="00846B90"/>
    <w:rsid w:val="00850812"/>
    <w:rsid w:val="00854657"/>
    <w:rsid w:val="008549D0"/>
    <w:rsid w:val="008701F1"/>
    <w:rsid w:val="00876514"/>
    <w:rsid w:val="00876B9A"/>
    <w:rsid w:val="00880579"/>
    <w:rsid w:val="00881C48"/>
    <w:rsid w:val="00884154"/>
    <w:rsid w:val="008846A1"/>
    <w:rsid w:val="008850FB"/>
    <w:rsid w:val="00886CBD"/>
    <w:rsid w:val="008903D9"/>
    <w:rsid w:val="008933BF"/>
    <w:rsid w:val="008938CD"/>
    <w:rsid w:val="00893A2D"/>
    <w:rsid w:val="008A10C4"/>
    <w:rsid w:val="008A4A53"/>
    <w:rsid w:val="008A5B5A"/>
    <w:rsid w:val="008A7C6D"/>
    <w:rsid w:val="008B0248"/>
    <w:rsid w:val="008B2EC5"/>
    <w:rsid w:val="008B5975"/>
    <w:rsid w:val="008C0077"/>
    <w:rsid w:val="008C5182"/>
    <w:rsid w:val="008C7DF3"/>
    <w:rsid w:val="008D191D"/>
    <w:rsid w:val="008E1D2A"/>
    <w:rsid w:val="008E3370"/>
    <w:rsid w:val="008F3E49"/>
    <w:rsid w:val="008F5F33"/>
    <w:rsid w:val="00900647"/>
    <w:rsid w:val="009006A0"/>
    <w:rsid w:val="009009BB"/>
    <w:rsid w:val="009017DC"/>
    <w:rsid w:val="00904932"/>
    <w:rsid w:val="00906512"/>
    <w:rsid w:val="0091046A"/>
    <w:rsid w:val="00920F0E"/>
    <w:rsid w:val="00926ABD"/>
    <w:rsid w:val="00930002"/>
    <w:rsid w:val="0093012C"/>
    <w:rsid w:val="00930EEB"/>
    <w:rsid w:val="009340B9"/>
    <w:rsid w:val="009362FF"/>
    <w:rsid w:val="00943319"/>
    <w:rsid w:val="009436C7"/>
    <w:rsid w:val="0094420D"/>
    <w:rsid w:val="00947F4E"/>
    <w:rsid w:val="00952E3F"/>
    <w:rsid w:val="00955CA3"/>
    <w:rsid w:val="009601D8"/>
    <w:rsid w:val="00960927"/>
    <w:rsid w:val="00966D47"/>
    <w:rsid w:val="00970085"/>
    <w:rsid w:val="009755E0"/>
    <w:rsid w:val="00977B3C"/>
    <w:rsid w:val="009802E9"/>
    <w:rsid w:val="0098242D"/>
    <w:rsid w:val="00985014"/>
    <w:rsid w:val="00992312"/>
    <w:rsid w:val="00992349"/>
    <w:rsid w:val="00995477"/>
    <w:rsid w:val="009A294E"/>
    <w:rsid w:val="009A50B8"/>
    <w:rsid w:val="009A5474"/>
    <w:rsid w:val="009A7CA1"/>
    <w:rsid w:val="009B03F7"/>
    <w:rsid w:val="009B3C8E"/>
    <w:rsid w:val="009B6879"/>
    <w:rsid w:val="009C0DED"/>
    <w:rsid w:val="009C0FEF"/>
    <w:rsid w:val="009C2FC9"/>
    <w:rsid w:val="009C4726"/>
    <w:rsid w:val="009C727E"/>
    <w:rsid w:val="009C7BD1"/>
    <w:rsid w:val="009D177B"/>
    <w:rsid w:val="009E10D2"/>
    <w:rsid w:val="009E6679"/>
    <w:rsid w:val="009F3699"/>
    <w:rsid w:val="009F3A78"/>
    <w:rsid w:val="009F48AF"/>
    <w:rsid w:val="00A00F33"/>
    <w:rsid w:val="00A067DB"/>
    <w:rsid w:val="00A1328A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5FD4"/>
    <w:rsid w:val="00A5716C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A2A42"/>
    <w:rsid w:val="00AA74C3"/>
    <w:rsid w:val="00AB2574"/>
    <w:rsid w:val="00AB600B"/>
    <w:rsid w:val="00AD06CB"/>
    <w:rsid w:val="00AD1DAA"/>
    <w:rsid w:val="00AD48D4"/>
    <w:rsid w:val="00AD6723"/>
    <w:rsid w:val="00AE07DA"/>
    <w:rsid w:val="00AE4246"/>
    <w:rsid w:val="00AE549D"/>
    <w:rsid w:val="00AF1BDD"/>
    <w:rsid w:val="00AF1E23"/>
    <w:rsid w:val="00AF3373"/>
    <w:rsid w:val="00AF7F81"/>
    <w:rsid w:val="00B01AFF"/>
    <w:rsid w:val="00B020E8"/>
    <w:rsid w:val="00B05CC7"/>
    <w:rsid w:val="00B138DF"/>
    <w:rsid w:val="00B141C3"/>
    <w:rsid w:val="00B20ACE"/>
    <w:rsid w:val="00B230FF"/>
    <w:rsid w:val="00B2364C"/>
    <w:rsid w:val="00B27E39"/>
    <w:rsid w:val="00B350D8"/>
    <w:rsid w:val="00B378F4"/>
    <w:rsid w:val="00B43A98"/>
    <w:rsid w:val="00B47C78"/>
    <w:rsid w:val="00B51444"/>
    <w:rsid w:val="00B526E1"/>
    <w:rsid w:val="00B53AAD"/>
    <w:rsid w:val="00B54CFF"/>
    <w:rsid w:val="00B56B7F"/>
    <w:rsid w:val="00B56F38"/>
    <w:rsid w:val="00B57F94"/>
    <w:rsid w:val="00B73CBE"/>
    <w:rsid w:val="00B74B97"/>
    <w:rsid w:val="00B75521"/>
    <w:rsid w:val="00B756BB"/>
    <w:rsid w:val="00B75911"/>
    <w:rsid w:val="00B76763"/>
    <w:rsid w:val="00B7705F"/>
    <w:rsid w:val="00B7732B"/>
    <w:rsid w:val="00B879F0"/>
    <w:rsid w:val="00B90098"/>
    <w:rsid w:val="00B96281"/>
    <w:rsid w:val="00B96D0F"/>
    <w:rsid w:val="00B978E7"/>
    <w:rsid w:val="00BA6B8A"/>
    <w:rsid w:val="00BB2E64"/>
    <w:rsid w:val="00BB4E12"/>
    <w:rsid w:val="00BB6A4F"/>
    <w:rsid w:val="00BC090A"/>
    <w:rsid w:val="00BC25AA"/>
    <w:rsid w:val="00BC3F19"/>
    <w:rsid w:val="00BC4380"/>
    <w:rsid w:val="00BE17B9"/>
    <w:rsid w:val="00BF0356"/>
    <w:rsid w:val="00BF1EB4"/>
    <w:rsid w:val="00BF3689"/>
    <w:rsid w:val="00BF6EED"/>
    <w:rsid w:val="00C022E3"/>
    <w:rsid w:val="00C04E6F"/>
    <w:rsid w:val="00C056A5"/>
    <w:rsid w:val="00C11E5D"/>
    <w:rsid w:val="00C1270B"/>
    <w:rsid w:val="00C16F18"/>
    <w:rsid w:val="00C17C33"/>
    <w:rsid w:val="00C228F2"/>
    <w:rsid w:val="00C22D17"/>
    <w:rsid w:val="00C26BB2"/>
    <w:rsid w:val="00C321E6"/>
    <w:rsid w:val="00C33C21"/>
    <w:rsid w:val="00C46155"/>
    <w:rsid w:val="00C4712D"/>
    <w:rsid w:val="00C50A16"/>
    <w:rsid w:val="00C555C9"/>
    <w:rsid w:val="00C63082"/>
    <w:rsid w:val="00C63FC7"/>
    <w:rsid w:val="00C65B01"/>
    <w:rsid w:val="00C662FB"/>
    <w:rsid w:val="00C74778"/>
    <w:rsid w:val="00C776C3"/>
    <w:rsid w:val="00C776D3"/>
    <w:rsid w:val="00C836D0"/>
    <w:rsid w:val="00C87D58"/>
    <w:rsid w:val="00C94F55"/>
    <w:rsid w:val="00C97837"/>
    <w:rsid w:val="00CA3289"/>
    <w:rsid w:val="00CA7D62"/>
    <w:rsid w:val="00CB07A8"/>
    <w:rsid w:val="00CB41A5"/>
    <w:rsid w:val="00CB7F5B"/>
    <w:rsid w:val="00CD093E"/>
    <w:rsid w:val="00CD4A57"/>
    <w:rsid w:val="00CE06C4"/>
    <w:rsid w:val="00CF0CE1"/>
    <w:rsid w:val="00CF49A6"/>
    <w:rsid w:val="00CF6953"/>
    <w:rsid w:val="00D03E94"/>
    <w:rsid w:val="00D06DBF"/>
    <w:rsid w:val="00D146F1"/>
    <w:rsid w:val="00D1634E"/>
    <w:rsid w:val="00D33604"/>
    <w:rsid w:val="00D36F1F"/>
    <w:rsid w:val="00D37B08"/>
    <w:rsid w:val="00D4212B"/>
    <w:rsid w:val="00D42897"/>
    <w:rsid w:val="00D437FF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229B"/>
    <w:rsid w:val="00D848E5"/>
    <w:rsid w:val="00D8512E"/>
    <w:rsid w:val="00D87AF3"/>
    <w:rsid w:val="00DA1E58"/>
    <w:rsid w:val="00DA611E"/>
    <w:rsid w:val="00DA7058"/>
    <w:rsid w:val="00DC0752"/>
    <w:rsid w:val="00DC1055"/>
    <w:rsid w:val="00DC6B65"/>
    <w:rsid w:val="00DD07A7"/>
    <w:rsid w:val="00DD4379"/>
    <w:rsid w:val="00DD634B"/>
    <w:rsid w:val="00DE385C"/>
    <w:rsid w:val="00DE4EF2"/>
    <w:rsid w:val="00DF15A2"/>
    <w:rsid w:val="00DF2C0E"/>
    <w:rsid w:val="00E037C2"/>
    <w:rsid w:val="00E04DB6"/>
    <w:rsid w:val="00E06FFB"/>
    <w:rsid w:val="00E07F48"/>
    <w:rsid w:val="00E17520"/>
    <w:rsid w:val="00E2261D"/>
    <w:rsid w:val="00E30155"/>
    <w:rsid w:val="00E34BCF"/>
    <w:rsid w:val="00E402F4"/>
    <w:rsid w:val="00E444B5"/>
    <w:rsid w:val="00E45E07"/>
    <w:rsid w:val="00E522ED"/>
    <w:rsid w:val="00E60BF0"/>
    <w:rsid w:val="00E6244A"/>
    <w:rsid w:val="00E64313"/>
    <w:rsid w:val="00E67E62"/>
    <w:rsid w:val="00E71448"/>
    <w:rsid w:val="00E71711"/>
    <w:rsid w:val="00E73952"/>
    <w:rsid w:val="00E85F44"/>
    <w:rsid w:val="00E91669"/>
    <w:rsid w:val="00E91FE1"/>
    <w:rsid w:val="00EA072E"/>
    <w:rsid w:val="00EA5E95"/>
    <w:rsid w:val="00EB3F80"/>
    <w:rsid w:val="00EB4670"/>
    <w:rsid w:val="00EC4F99"/>
    <w:rsid w:val="00ED2962"/>
    <w:rsid w:val="00ED4954"/>
    <w:rsid w:val="00ED5A43"/>
    <w:rsid w:val="00EE0943"/>
    <w:rsid w:val="00EE33A2"/>
    <w:rsid w:val="00EF12B3"/>
    <w:rsid w:val="00F05AF5"/>
    <w:rsid w:val="00F1305B"/>
    <w:rsid w:val="00F15AEB"/>
    <w:rsid w:val="00F16E97"/>
    <w:rsid w:val="00F20AAE"/>
    <w:rsid w:val="00F27C2E"/>
    <w:rsid w:val="00F34116"/>
    <w:rsid w:val="00F34B12"/>
    <w:rsid w:val="00F36E2A"/>
    <w:rsid w:val="00F4199D"/>
    <w:rsid w:val="00F46D8E"/>
    <w:rsid w:val="00F501FC"/>
    <w:rsid w:val="00F53001"/>
    <w:rsid w:val="00F553D1"/>
    <w:rsid w:val="00F553F0"/>
    <w:rsid w:val="00F55A1C"/>
    <w:rsid w:val="00F57283"/>
    <w:rsid w:val="00F640E0"/>
    <w:rsid w:val="00F67A1C"/>
    <w:rsid w:val="00F82C5B"/>
    <w:rsid w:val="00F83EE4"/>
    <w:rsid w:val="00F84685"/>
    <w:rsid w:val="00F8555F"/>
    <w:rsid w:val="00F85F07"/>
    <w:rsid w:val="00F862B5"/>
    <w:rsid w:val="00F901DF"/>
    <w:rsid w:val="00F91D61"/>
    <w:rsid w:val="00FA6567"/>
    <w:rsid w:val="00FB00C4"/>
    <w:rsid w:val="00FB3E36"/>
    <w:rsid w:val="00FB7FF1"/>
    <w:rsid w:val="00FC25DD"/>
    <w:rsid w:val="00FC761C"/>
    <w:rsid w:val="00FC7774"/>
    <w:rsid w:val="00FD1919"/>
    <w:rsid w:val="00FD63AC"/>
    <w:rsid w:val="00FD6C9D"/>
    <w:rsid w:val="00FE32EE"/>
    <w:rsid w:val="00FE460D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Normal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7126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Normal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9C0F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496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604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415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40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577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Jan Groenendijk</DisplayName>
        <AccountId>57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A0BDBB6-F157-4038-90F5-5F833D54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45B28384-82E0-4697-B615-C5E25C6D2A3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1350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DG</cp:lastModifiedBy>
  <cp:revision>22</cp:revision>
  <cp:lastPrinted>1900-01-01T00:00:00Z</cp:lastPrinted>
  <dcterms:created xsi:type="dcterms:W3CDTF">2023-05-12T07:23:00Z</dcterms:created>
  <dcterms:modified xsi:type="dcterms:W3CDTF">2023-05-12T09:45:00Z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(3)tCIe/+0zVhQ4kzIeq9dIoM4R6tIibQWI7rPiCa1A5luEG/bT2uICUUUMDy7fopn503U+548T
ZlFfdmf0Z1a0kojeUUWxWxqC02rbItPEPqbAL79AdI4/ereY9Iq8RAvE8V72aSSO4jxOVpp/
PdLVrP/RTyDEH1uPmZRXwdWnPkzodLPUDoXBzVQQbzOfPQP0FaT4bJKvHxVFAJgxRaiE81pv
7jseSq6SFTcA+DL3tV</vt:lpwstr>
  </property>
  <property fmtid="{D5CDD505-2E9C-101B-9397-08002B2CF9AE}" pid="14" name="_2015_ms_pID_7253431">
    <vt:lpwstr>HD16fMtYVDpl+DPc5ewGgeXkiEI/2kAUoImcw67mB6PZb5QlAvJcKc
ndALX0VPwgmv6+kW1DXIONkDlj8+3HyWlk+QE2FCL1XB4kPBGSAdy3w32Ws9yl4zlfj/6Wl/
8YbN/SyH8E8YYAUzBujPA2D9jDfRpwzMoVhu/CF+sfmkDiW43Fh7kXeBZgpbO75p0ZCu5ulg
+nrWjcglJjteacxrs7z+f4X03cu04+nhGAjO</vt:lpwstr>
  </property>
  <property fmtid="{D5CDD505-2E9C-101B-9397-08002B2CF9AE}" pid="15" name="_2015_ms_pID_7253432">
    <vt:lpwstr>fQ==</vt:lpwstr>
  </property>
</Properties>
</file>